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703" w:rsidRDefault="00E90703" w:rsidP="00E907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Cornelius JOHN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E90703" w:rsidRDefault="00E90703" w:rsidP="00E907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Friars Minor.</w:t>
      </w:r>
      <w:bookmarkStart w:id="0" w:name="_GoBack"/>
      <w:bookmarkEnd w:id="0"/>
    </w:p>
    <w:p w:rsidR="00E90703" w:rsidRDefault="00E90703" w:rsidP="00E907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0703" w:rsidRDefault="00E90703" w:rsidP="00E907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0703" w:rsidRDefault="00E90703" w:rsidP="00E9070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Weobley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Herefordshire by Richard Beauchamp, Bishop of Hereford(q.v.).</w:t>
      </w:r>
    </w:p>
    <w:p w:rsidR="00E90703" w:rsidRDefault="00E90703" w:rsidP="00E907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Richard Beauchamp, Bishop of Hereford, 1449-50 p.14)</w:t>
      </w:r>
    </w:p>
    <w:p w:rsidR="00E90703" w:rsidRDefault="00E90703" w:rsidP="00E907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0703" w:rsidRDefault="00E90703" w:rsidP="00E907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90703" w:rsidRDefault="00E90703" w:rsidP="00E907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</w:p>
    <w:sectPr w:rsidR="00DD5B8A" w:rsidRPr="00E907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703" w:rsidRDefault="00E90703" w:rsidP="00564E3C">
      <w:pPr>
        <w:spacing w:after="0" w:line="240" w:lineRule="auto"/>
      </w:pPr>
      <w:r>
        <w:separator/>
      </w:r>
    </w:p>
  </w:endnote>
  <w:endnote w:type="continuationSeparator" w:id="0">
    <w:p w:rsidR="00E90703" w:rsidRDefault="00E9070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90703">
      <w:rPr>
        <w:rFonts w:ascii="Times New Roman" w:hAnsi="Times New Roman" w:cs="Times New Roman"/>
        <w:noProof/>
        <w:sz w:val="24"/>
        <w:szCs w:val="24"/>
      </w:rPr>
      <w:t>16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703" w:rsidRDefault="00E90703" w:rsidP="00564E3C">
      <w:pPr>
        <w:spacing w:after="0" w:line="240" w:lineRule="auto"/>
      </w:pPr>
      <w:r>
        <w:separator/>
      </w:r>
    </w:p>
  </w:footnote>
  <w:footnote w:type="continuationSeparator" w:id="0">
    <w:p w:rsidR="00E90703" w:rsidRDefault="00E9070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703"/>
    <w:rsid w:val="00372DC6"/>
    <w:rsid w:val="00564E3C"/>
    <w:rsid w:val="0064591D"/>
    <w:rsid w:val="00DD5B8A"/>
    <w:rsid w:val="00E9070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6A747"/>
  <w15:chartTrackingRefBased/>
  <w15:docId w15:val="{EE092ECC-F288-4CB7-B0BB-851B0A40D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2016-01-16T20:18:00Z</dcterms:created>
  <dcterms:modified xsi:type="dcterms:W3CDTF">2016-01-16T20:19:00Z</dcterms:modified>
</cp:coreProperties>
</file>